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Fylde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Fylde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Fylde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Fylde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Fylde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Fylde are estimated to have a score of 1-2 on the PGSI (low-risk gambling), whilst </w:t>
      </w:r>
      <w:r w:rsidRPr="00773DF7">
        <w:rPr>
          <w:rFonts w:ascii="Libre Franklin Light" w:hAnsi="Libre Franklin Light" w:cs="Calibri Light"/>
          <w:b/>
          <w:bCs/>
          <w:color w:val="C45911" w:themeColor="accent2" w:themeShade="BF"/>
        </w:rPr>
        <w:t xml:space="preserve">2.5%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55.0% </w:t>
      </w:r>
      <w:r w:rsidRPr="004747BF">
        <w:rPr>
          <w:rFonts w:ascii="Libre Franklin Light" w:eastAsia="Times New Roman" w:hAnsi="Libre Franklin Light" w:cs="Calibri Light"/>
        </w:rPr>
        <w:t xml:space="preserve">of those respondents classified as PGSI 8+ in Fylde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Fylde is estimated to be </w:t>
      </w:r>
      <w:r w:rsidRPr="00773DF7">
        <w:rPr>
          <w:rFonts w:ascii="Libre Franklin Light" w:eastAsia="Times New Roman" w:hAnsi="Libre Franklin Light" w:cs="Calibri Light"/>
          <w:b/>
          <w:bCs/>
          <w:color w:val="C45911" w:themeColor="accent2" w:themeShade="BF"/>
        </w:rPr>
        <w:t xml:space="preserve">£1,276,193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Fylde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Fylde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Fylde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Fylde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Fyld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Fylde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Fyld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Fylde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Fylde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Fyld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Fylde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Fylde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Fylde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47.4%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Fylde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Fylde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Fylde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£1,276,193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Fylde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£20,787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£429,889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£30,796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£8,661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£15,879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£770,181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£1,276,193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Fylde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Fylde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Fylde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Fylde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Fylde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Fylde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Fylde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Fylde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Fylde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A367EE0-08F9-47F9-A85C-10DC6EEA794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